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13" w:rsidRPr="001B4A9C" w:rsidRDefault="00EF3A1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8240;visibility:visible" from="24.3pt,14.55pt" to="192.3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EF3A13" w:rsidRPr="001B4A9C" w:rsidRDefault="00EF3A1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EF3A13" w:rsidRPr="001B4A9C" w:rsidRDefault="00EF3A1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EF3A13" w:rsidRPr="001B4A9C" w:rsidRDefault="00EF3A1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EF3A13" w:rsidRDefault="00EF3A1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EF3A13" w:rsidRDefault="00EF3A1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Giải các phương trình sau:</w:t>
      </w:r>
    </w:p>
    <w:p w:rsidR="00EF3A13" w:rsidRDefault="00EF3A13" w:rsidP="00DA411E">
      <w:pPr>
        <w:pStyle w:val="ListParagraph"/>
        <w:numPr>
          <w:ilvl w:val="0"/>
          <w:numId w:val="3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>(1 điểm):</w:t>
      </w:r>
      <w:r w:rsidRPr="000601C0">
        <w:rPr>
          <w:position w:val="-26"/>
        </w:rPr>
        <w:object w:dxaOrig="1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3.75pt" o:ole="">
            <v:imagedata r:id="rId5" o:title=""/>
          </v:shape>
          <o:OLEObject Type="Embed" ProgID="Equation.DSMT4" ShapeID="_x0000_i1025" DrawAspect="Content" ObjectID="_1442665545" r:id="rId6"/>
        </w:object>
      </w:r>
    </w:p>
    <w:p w:rsidR="00EF3A13" w:rsidRDefault="00EF3A13" w:rsidP="00DA411E">
      <w:pPr>
        <w:pStyle w:val="ListParagraph"/>
        <w:numPr>
          <w:ilvl w:val="0"/>
          <w:numId w:val="3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 xml:space="preserve">(1 điểm): </w:t>
      </w:r>
      <w:r w:rsidRPr="0055354D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2520" w:dyaOrig="740">
          <v:shape id="_x0000_i1026" type="#_x0000_t75" style="width:126pt;height:36.75pt" o:ole="">
            <v:imagedata r:id="rId7" o:title=""/>
          </v:shape>
          <o:OLEObject Type="Embed" ProgID="Equation.DSMT4" ShapeID="_x0000_i1026" DrawAspect="Content" ObjectID="_1442665546" r:id="rId8"/>
        </w:object>
      </w:r>
    </w:p>
    <w:p w:rsidR="00EF3A13" w:rsidRDefault="00EF3A13" w:rsidP="00DA411E">
      <w:pPr>
        <w:pStyle w:val="ListParagraph"/>
        <w:numPr>
          <w:ilvl w:val="0"/>
          <w:numId w:val="3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 xml:space="preserve">(1.5 điểm): </w:t>
      </w:r>
      <w:r w:rsidRPr="00AF44E3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3680" w:dyaOrig="520">
          <v:shape id="_x0000_i1027" type="#_x0000_t75" style="width:182.25pt;height:26.25pt" o:ole="">
            <v:imagedata r:id="rId9" o:title=""/>
          </v:shape>
          <o:OLEObject Type="Embed" ProgID="Equation.DSMT4" ShapeID="_x0000_i1027" DrawAspect="Content" ObjectID="_1442665547" r:id="rId10"/>
        </w:object>
      </w:r>
    </w:p>
    <w:p w:rsidR="00EF3A13" w:rsidRDefault="00EF3A13" w:rsidP="00DA411E">
      <w:pPr>
        <w:pStyle w:val="ListParagraph"/>
        <w:numPr>
          <w:ilvl w:val="0"/>
          <w:numId w:val="3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 xml:space="preserve">(1.5 điểm): </w:t>
      </w:r>
      <w:r w:rsidRPr="0055354D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3680" w:dyaOrig="740">
          <v:shape id="_x0000_i1028" type="#_x0000_t75" style="width:182.25pt;height:36.75pt" o:ole="">
            <v:imagedata r:id="rId11" o:title=""/>
          </v:shape>
          <o:OLEObject Type="Embed" ProgID="Equation.DSMT4" ShapeID="_x0000_i1028" DrawAspect="Content" ObjectID="_1442665548" r:id="rId12"/>
        </w:object>
      </w:r>
    </w:p>
    <w:p w:rsidR="00EF3A13" w:rsidRDefault="00EF3A13" w:rsidP="00DA411E">
      <w:pPr>
        <w:pStyle w:val="ListParagraph"/>
        <w:numPr>
          <w:ilvl w:val="0"/>
          <w:numId w:val="3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>(2 điểm):</w:t>
      </w:r>
      <w:r w:rsidRPr="00AF44E3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3640" w:dyaOrig="400">
          <v:shape id="_x0000_i1029" type="#_x0000_t75" style="width:182.25pt;height:20.25pt" o:ole="">
            <v:imagedata r:id="rId13" o:title=""/>
          </v:shape>
          <o:OLEObject Type="Embed" ProgID="Equation.DSMT4" ShapeID="_x0000_i1029" DrawAspect="Content" ObjectID="_1442665549" r:id="rId14"/>
        </w:object>
      </w:r>
    </w:p>
    <w:p w:rsidR="00EF3A13" w:rsidRDefault="00EF3A13" w:rsidP="00DA411E">
      <w:pPr>
        <w:pStyle w:val="ListParagraph"/>
        <w:numPr>
          <w:ilvl w:val="0"/>
          <w:numId w:val="3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>(1.5 điểm):</w:t>
      </w:r>
      <w:r w:rsidRPr="00AF44E3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3800" w:dyaOrig="440">
          <v:shape id="_x0000_i1030" type="#_x0000_t75" style="width:188.25pt;height:21.75pt" o:ole="">
            <v:imagedata r:id="rId15" o:title=""/>
          </v:shape>
          <o:OLEObject Type="Embed" ProgID="Equation.DSMT4" ShapeID="_x0000_i1030" DrawAspect="Content" ObjectID="_1442665550" r:id="rId16"/>
        </w:object>
      </w:r>
    </w:p>
    <w:p w:rsidR="00EF3A13" w:rsidRPr="003B355D" w:rsidRDefault="00EF3A13" w:rsidP="003B355D">
      <w:pPr>
        <w:pStyle w:val="ListParagraph"/>
        <w:numPr>
          <w:ilvl w:val="0"/>
          <w:numId w:val="3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b/>
          <w:bCs/>
        </w:rPr>
        <w:t xml:space="preserve">(1.5 đim): </w:t>
      </w:r>
      <w:r w:rsidRPr="00AF44E3">
        <w:rPr>
          <w:rFonts w:eastAsia="Times New Roman" w:cs="Times New Roman"/>
        </w:rPr>
        <w:object w:dxaOrig="3360" w:dyaOrig="680">
          <v:shape id="_x0000_i1031" type="#_x0000_t75" style="width:168pt;height:33.75pt" o:ole="">
            <v:imagedata r:id="rId17" o:title=""/>
          </v:shape>
          <o:OLEObject Type="Embed" ProgID="Equation.DSMT4" ShapeID="_x0000_i1031" DrawAspect="Content" ObjectID="_1442665551" r:id="rId18"/>
        </w:object>
      </w:r>
      <w:bookmarkStart w:id="0" w:name="_GoBack"/>
      <w:bookmarkEnd w:id="0"/>
    </w:p>
    <w:p w:rsidR="00EF3A13" w:rsidRDefault="00EF3A13" w:rsidP="003B355D">
      <w:pPr>
        <w:pStyle w:val="ListParagraph"/>
        <w:spacing w:after="0" w:line="240" w:lineRule="auto"/>
      </w:pPr>
    </w:p>
    <w:p w:rsidR="00EF3A13" w:rsidRPr="003B355D" w:rsidRDefault="00EF3A13" w:rsidP="003B355D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left:0;text-align:left;z-index:251659264;visibility:visible" from="10.65pt,9.1pt" to="519.15pt,9.1pt">
            <v:stroke dashstyle="dash"/>
          </v:line>
        </w:pict>
      </w: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F3A13" w:rsidRPr="001B4A9C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5" o:spid="_x0000_s1028" style="position:absolute;z-index:251660288;visibility:visible" from="24.3pt,14.55pt" to="192.3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</w:t>
      </w:r>
      <w:r>
        <w:rPr>
          <w:rFonts w:ascii="Times New Roman" w:hAnsi="Times New Roman" w:cs="Times New Roman"/>
          <w:b/>
          <w:bCs/>
          <w:sz w:val="26"/>
          <w:szCs w:val="26"/>
        </w:rPr>
        <w:t>M TRA 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5 PHÚT KHỐI 11 THPT PHÂN BAN</w:t>
      </w:r>
    </w:p>
    <w:p w:rsidR="00EF3A13" w:rsidRPr="001B4A9C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EF3A13" w:rsidRPr="001B4A9C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EF3A13" w:rsidRPr="001B4A9C" w:rsidRDefault="00EF3A13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EF3A13" w:rsidRDefault="00EF3A1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EF3A13" w:rsidRDefault="00EF3A1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Giải các phương trình sau:</w:t>
      </w:r>
    </w:p>
    <w:p w:rsidR="00EF3A13" w:rsidRDefault="00EF3A13" w:rsidP="00DA411E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>(1 điểm):</w:t>
      </w:r>
      <w:r w:rsidRPr="000601C0">
        <w:rPr>
          <w:position w:val="-26"/>
        </w:rPr>
        <w:object w:dxaOrig="1860" w:dyaOrig="680">
          <v:shape id="_x0000_i1032" type="#_x0000_t75" style="width:93pt;height:33.75pt" o:ole="">
            <v:imagedata r:id="rId19" o:title=""/>
          </v:shape>
          <o:OLEObject Type="Embed" ProgID="Equation.DSMT4" ShapeID="_x0000_i1032" DrawAspect="Content" ObjectID="_1442665552" r:id="rId20"/>
        </w:object>
      </w:r>
    </w:p>
    <w:p w:rsidR="00EF3A13" w:rsidRDefault="00EF3A13" w:rsidP="00DA411E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 xml:space="preserve">(1 điểm): </w:t>
      </w:r>
      <w:r w:rsidRPr="0055354D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2500" w:dyaOrig="740">
          <v:shape id="_x0000_i1033" type="#_x0000_t75" style="width:125.25pt;height:36.75pt" o:ole="">
            <v:imagedata r:id="rId21" o:title=""/>
          </v:shape>
          <o:OLEObject Type="Embed" ProgID="Equation.DSMT4" ShapeID="_x0000_i1033" DrawAspect="Content" ObjectID="_1442665553" r:id="rId22"/>
        </w:object>
      </w:r>
    </w:p>
    <w:p w:rsidR="00EF3A13" w:rsidRDefault="00EF3A13" w:rsidP="00DA411E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 xml:space="preserve">(1.5 điểm): </w:t>
      </w:r>
      <w:r w:rsidRPr="00AF44E3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3700" w:dyaOrig="520">
          <v:shape id="_x0000_i1034" type="#_x0000_t75" style="width:185.25pt;height:26.25pt" o:ole="">
            <v:imagedata r:id="rId23" o:title=""/>
          </v:shape>
          <o:OLEObject Type="Embed" ProgID="Equation.DSMT4" ShapeID="_x0000_i1034" DrawAspect="Content" ObjectID="_1442665554" r:id="rId24"/>
        </w:object>
      </w:r>
    </w:p>
    <w:p w:rsidR="00EF3A13" w:rsidRDefault="00EF3A13" w:rsidP="00DA411E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 xml:space="preserve">(1.5 điểm): </w:t>
      </w:r>
      <w:r w:rsidRPr="0055354D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3680" w:dyaOrig="740">
          <v:shape id="_x0000_i1035" type="#_x0000_t75" style="width:182.25pt;height:36.75pt" o:ole="">
            <v:imagedata r:id="rId25" o:title=""/>
          </v:shape>
          <o:OLEObject Type="Embed" ProgID="Equation.DSMT4" ShapeID="_x0000_i1035" DrawAspect="Content" ObjectID="_1442665555" r:id="rId26"/>
        </w:object>
      </w:r>
    </w:p>
    <w:p w:rsidR="00EF3A13" w:rsidRDefault="00EF3A13" w:rsidP="00DA411E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>(2 điểm):</w:t>
      </w:r>
      <w:r w:rsidRPr="00AF44E3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3820" w:dyaOrig="400">
          <v:shape id="_x0000_i1036" type="#_x0000_t75" style="width:191.25pt;height:20.25pt" o:ole="">
            <v:imagedata r:id="rId27" o:title=""/>
          </v:shape>
          <o:OLEObject Type="Embed" ProgID="Equation.DSMT4" ShapeID="_x0000_i1036" DrawAspect="Content" ObjectID="_1442665556" r:id="rId28"/>
        </w:object>
      </w:r>
    </w:p>
    <w:p w:rsidR="00EF3A13" w:rsidRDefault="00EF3A13" w:rsidP="00DA411E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>(1.5 điểm):</w:t>
      </w:r>
      <w:r w:rsidRPr="00AF44E3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3800" w:dyaOrig="440">
          <v:shape id="_x0000_i1037" type="#_x0000_t75" style="width:188.25pt;height:21.75pt" o:ole="">
            <v:imagedata r:id="rId29" o:title=""/>
          </v:shape>
          <o:OLEObject Type="Embed" ProgID="Equation.DSMT4" ShapeID="_x0000_i1037" DrawAspect="Content" ObjectID="_1442665557" r:id="rId30"/>
        </w:object>
      </w:r>
    </w:p>
    <w:p w:rsidR="00EF3A13" w:rsidRPr="00AF44E3" w:rsidRDefault="00EF3A13" w:rsidP="00DA411E">
      <w:pPr>
        <w:pStyle w:val="ListParagraph"/>
        <w:numPr>
          <w:ilvl w:val="0"/>
          <w:numId w:val="4"/>
        </w:numPr>
        <w:spacing w:after="0" w:line="240" w:lineRule="auto"/>
        <w:ind w:left="1276"/>
        <w:rPr>
          <w:rFonts w:ascii="Times New Roman" w:hAnsi="Times New Roman" w:cs="Times New Roman"/>
          <w:sz w:val="26"/>
          <w:szCs w:val="26"/>
        </w:rPr>
      </w:pPr>
      <w:r w:rsidRPr="00AF44E3">
        <w:rPr>
          <w:rFonts w:ascii="Times New Roman" w:hAnsi="Times New Roman" w:cs="Times New Roman"/>
          <w:b/>
          <w:bCs/>
          <w:sz w:val="26"/>
          <w:szCs w:val="26"/>
        </w:rPr>
        <w:t xml:space="preserve">(1.5 điểm): </w:t>
      </w:r>
      <w:r w:rsidRPr="00AF44E3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3600" w:dyaOrig="680">
          <v:shape id="_x0000_i1038" type="#_x0000_t75" style="width:180pt;height:33.75pt" o:ole="">
            <v:imagedata r:id="rId31" o:title=""/>
          </v:shape>
          <o:OLEObject Type="Embed" ProgID="Equation.DSMT4" ShapeID="_x0000_i1038" DrawAspect="Content" ObjectID="_1442665558" r:id="rId32"/>
        </w:object>
      </w:r>
    </w:p>
    <w:p w:rsidR="00EF3A13" w:rsidRDefault="00EF3A13" w:rsidP="003B355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--------------------------------------------------------------------------------------------------------</w:t>
      </w:r>
    </w:p>
    <w:sectPr w:rsidR="00EF3A13" w:rsidSect="003B355D">
      <w:pgSz w:w="11907" w:h="16840" w:code="9"/>
      <w:pgMar w:top="567" w:right="567" w:bottom="720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55B85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93D21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601C0"/>
    <w:rsid w:val="000D3C42"/>
    <w:rsid w:val="001014F3"/>
    <w:rsid w:val="00180150"/>
    <w:rsid w:val="0018085C"/>
    <w:rsid w:val="001A1FEE"/>
    <w:rsid w:val="001B134C"/>
    <w:rsid w:val="001B4A9C"/>
    <w:rsid w:val="00234E88"/>
    <w:rsid w:val="002A1031"/>
    <w:rsid w:val="002E2E26"/>
    <w:rsid w:val="003B355D"/>
    <w:rsid w:val="003B5511"/>
    <w:rsid w:val="003C5596"/>
    <w:rsid w:val="0043760D"/>
    <w:rsid w:val="004953F3"/>
    <w:rsid w:val="004D0C44"/>
    <w:rsid w:val="004D1752"/>
    <w:rsid w:val="00541243"/>
    <w:rsid w:val="0055354D"/>
    <w:rsid w:val="005A69CF"/>
    <w:rsid w:val="006B4967"/>
    <w:rsid w:val="006F186E"/>
    <w:rsid w:val="00780704"/>
    <w:rsid w:val="00796AA5"/>
    <w:rsid w:val="00814672"/>
    <w:rsid w:val="00874D4E"/>
    <w:rsid w:val="00997541"/>
    <w:rsid w:val="009C4FB0"/>
    <w:rsid w:val="00A02C50"/>
    <w:rsid w:val="00A1179A"/>
    <w:rsid w:val="00AF16D3"/>
    <w:rsid w:val="00AF44E3"/>
    <w:rsid w:val="00B57620"/>
    <w:rsid w:val="00BE74CF"/>
    <w:rsid w:val="00CD331C"/>
    <w:rsid w:val="00CF2649"/>
    <w:rsid w:val="00D15EDF"/>
    <w:rsid w:val="00DA3801"/>
    <w:rsid w:val="00DA411E"/>
    <w:rsid w:val="00DD3989"/>
    <w:rsid w:val="00DE77D2"/>
    <w:rsid w:val="00EF3A13"/>
    <w:rsid w:val="00F038BF"/>
    <w:rsid w:val="00F44B52"/>
    <w:rsid w:val="00F84BB8"/>
    <w:rsid w:val="00FA0C69"/>
    <w:rsid w:val="00FA5B5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1C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492</TotalTime>
  <Pages>1</Pages>
  <Words>162</Words>
  <Characters>924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34</cp:revision>
  <cp:lastPrinted>2013-10-07T08:39:00Z</cp:lastPrinted>
  <dcterms:created xsi:type="dcterms:W3CDTF">2013-09-13T03:52:00Z</dcterms:created>
  <dcterms:modified xsi:type="dcterms:W3CDTF">2013-10-07T08:39:00Z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